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45" w:type="dxa"/>
        <w:tblInd w:w="-106" w:type="dxa"/>
        <w:tblLayout w:type="fixed"/>
        <w:tblLook w:val="01E0"/>
      </w:tblPr>
      <w:tblGrid>
        <w:gridCol w:w="5145"/>
      </w:tblGrid>
      <w:tr w:rsidR="00FF1CA6">
        <w:trPr>
          <w:trHeight w:val="327"/>
        </w:trPr>
        <w:tc>
          <w:tcPr>
            <w:tcW w:w="5145" w:type="dxa"/>
          </w:tcPr>
          <w:p w:rsidR="00FF1CA6" w:rsidRDefault="00FF1CA6" w:rsidP="008242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4</w:t>
            </w:r>
          </w:p>
          <w:p w:rsidR="00FF1CA6" w:rsidRPr="000D0F6E" w:rsidRDefault="00FF1CA6" w:rsidP="008242C3">
            <w:pPr>
              <w:jc w:val="center"/>
              <w:rPr>
                <w:sz w:val="28"/>
                <w:szCs w:val="28"/>
              </w:rPr>
            </w:pPr>
          </w:p>
          <w:p w:rsidR="00FF1CA6" w:rsidRDefault="00FF1CA6" w:rsidP="007D4E5C">
            <w:pPr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  <w:lang w:val="sr-Cyrl-CS"/>
              </w:rPr>
              <w:t>Порядку предоставления субсидий юридическим лицам (за исключением субсидий государст-венным (муниципальным) учрежде-ниям), индивидуальным предпринима-телям, а также физическим лицам- производителям товаров, работ, услуг в целях финансового обеспечения (возмещения) части затрат организациям жилищно-коммунального хозяйства в связи с реализацией населению коммунальных услуг, проведения мероприятий по подготовке к осенне-зимнему периоду</w:t>
            </w:r>
          </w:p>
        </w:tc>
      </w:tr>
    </w:tbl>
    <w:p w:rsidR="00FF1CA6" w:rsidRDefault="00FF1CA6" w:rsidP="00716B1D">
      <w:pPr>
        <w:ind w:left="5580"/>
        <w:jc w:val="both"/>
        <w:rPr>
          <w:sz w:val="28"/>
          <w:szCs w:val="28"/>
        </w:rPr>
      </w:pPr>
    </w:p>
    <w:p w:rsidR="00FF1CA6" w:rsidRDefault="00FF1CA6" w:rsidP="00716B1D">
      <w:pPr>
        <w:ind w:left="5580"/>
        <w:jc w:val="both"/>
        <w:rPr>
          <w:sz w:val="28"/>
          <w:szCs w:val="28"/>
        </w:rPr>
      </w:pPr>
    </w:p>
    <w:p w:rsidR="00FF1CA6" w:rsidRDefault="00FF1CA6" w:rsidP="00716B1D">
      <w:pPr>
        <w:ind w:left="5580"/>
        <w:jc w:val="both"/>
        <w:rPr>
          <w:sz w:val="28"/>
          <w:szCs w:val="28"/>
        </w:rPr>
      </w:pPr>
    </w:p>
    <w:p w:rsidR="00FF1CA6" w:rsidRDefault="00FF1CA6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FF1CA6" w:rsidRDefault="00FF1CA6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целевом использовании субсидий,</w:t>
      </w:r>
    </w:p>
    <w:p w:rsidR="00FF1CA6" w:rsidRDefault="00FF1CA6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предоставляемых из бюджета Ейского городского поселения Ейского</w:t>
      </w:r>
    </w:p>
    <w:p w:rsidR="00FF1CA6" w:rsidRDefault="00FF1CA6" w:rsidP="008242C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района </w:t>
      </w:r>
      <w:r w:rsidRPr="00F42873">
        <w:rPr>
          <w:sz w:val="28"/>
          <w:szCs w:val="28"/>
        </w:rPr>
        <w:t xml:space="preserve">для </w:t>
      </w:r>
      <w:r w:rsidRPr="00F0556C">
        <w:rPr>
          <w:sz w:val="28"/>
          <w:szCs w:val="28"/>
        </w:rPr>
        <w:t xml:space="preserve">финансового обеспечения (возмещения) </w:t>
      </w:r>
      <w:r>
        <w:rPr>
          <w:sz w:val="28"/>
          <w:szCs w:val="28"/>
          <w:lang w:val="sr-Cyrl-CS"/>
        </w:rPr>
        <w:t>части затрат организациям жилищно-коммунального хозяйства в связи с реализацией населению коммунальных услуг, проведения мероприятий по подготовке к осенне-зимнему периоду</w:t>
      </w:r>
    </w:p>
    <w:p w:rsidR="00FF1CA6" w:rsidRDefault="00FF1CA6" w:rsidP="008242C3">
      <w:pPr>
        <w:autoSpaceDE w:val="0"/>
        <w:autoSpaceDN w:val="0"/>
        <w:adjustRightInd w:val="0"/>
        <w:ind w:firstLine="540"/>
        <w:jc w:val="center"/>
      </w:pPr>
      <w:r>
        <w:rPr>
          <w:sz w:val="28"/>
          <w:szCs w:val="28"/>
        </w:rPr>
        <w:t>за ____________ 20__ г.</w:t>
      </w:r>
    </w:p>
    <w:p w:rsidR="00FF1CA6" w:rsidRDefault="00FF1CA6" w:rsidP="00716B1D">
      <w:pPr>
        <w:pStyle w:val="ConsPlusNonformat"/>
        <w:widowControl/>
        <w:rPr>
          <w:rFonts w:cs="Times New Roman"/>
        </w:rPr>
      </w:pPr>
    </w:p>
    <w:p w:rsidR="00FF1CA6" w:rsidRDefault="00FF1CA6" w:rsidP="00716B1D">
      <w:pPr>
        <w:pStyle w:val="ConsPlusNonformat"/>
        <w:widowControl/>
        <w:rPr>
          <w:rFonts w:cs="Times New Roman"/>
        </w:rPr>
      </w:pPr>
    </w:p>
    <w:p w:rsidR="00FF1CA6" w:rsidRDefault="00FF1CA6" w:rsidP="00716B1D">
      <w:pPr>
        <w:pStyle w:val="ConsPlusNonformat"/>
        <w:widowControl/>
      </w:pPr>
      <w:r>
        <w:t>___________________________________________________________________________</w:t>
      </w:r>
    </w:p>
    <w:p w:rsidR="00FF1CA6" w:rsidRDefault="00FF1CA6" w:rsidP="00716B1D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получателя субсидии)</w:t>
      </w:r>
    </w:p>
    <w:p w:rsidR="00FF1CA6" w:rsidRDefault="00FF1CA6" w:rsidP="00716B1D">
      <w:pPr>
        <w:pStyle w:val="ConsPlusNonformat"/>
        <w:widowControl/>
      </w:pPr>
      <w:r>
        <w:t>___________________________________________________________________________</w:t>
      </w:r>
    </w:p>
    <w:p w:rsidR="00FF1CA6" w:rsidRDefault="00FF1CA6" w:rsidP="00716B1D">
      <w:pPr>
        <w:pStyle w:val="ConsPlusNonformat"/>
        <w:widowControl/>
      </w:pPr>
      <w:r>
        <w:rPr>
          <w:rFonts w:ascii="Times New Roman" w:hAnsi="Times New Roman" w:cs="Times New Roman"/>
        </w:rPr>
        <w:t>Идентификационный номер налогоплательщика (ИНН)</w:t>
      </w:r>
      <w:r>
        <w:t xml:space="preserve"> __________________________________</w:t>
      </w:r>
    </w:p>
    <w:p w:rsidR="00FF1CA6" w:rsidRDefault="00FF1CA6" w:rsidP="00716B1D">
      <w:pPr>
        <w:pStyle w:val="ConsPlusNonformat"/>
        <w:widowControl/>
      </w:pPr>
      <w:r>
        <w:rPr>
          <w:rFonts w:ascii="Times New Roman" w:hAnsi="Times New Roman" w:cs="Times New Roman"/>
        </w:rPr>
        <w:t>Единица измерения: руб., с двумя десятичными знаками после запятой</w:t>
      </w:r>
      <w:r>
        <w:t xml:space="preserve"> _______________________</w:t>
      </w:r>
    </w:p>
    <w:p w:rsidR="00FF1CA6" w:rsidRDefault="00FF1CA6" w:rsidP="00716B1D">
      <w:pPr>
        <w:autoSpaceDE w:val="0"/>
        <w:autoSpaceDN w:val="0"/>
        <w:adjustRightInd w:val="0"/>
        <w:jc w:val="both"/>
      </w:pPr>
    </w:p>
    <w:p w:rsidR="00FF1CA6" w:rsidRDefault="00FF1CA6" w:rsidP="00716B1D">
      <w:pPr>
        <w:autoSpaceDE w:val="0"/>
        <w:autoSpaceDN w:val="0"/>
        <w:adjustRightInd w:val="0"/>
        <w:jc w:val="both"/>
      </w:pPr>
    </w:p>
    <w:p w:rsidR="00FF1CA6" w:rsidRDefault="00FF1CA6" w:rsidP="00716B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┌────────────────────────────────────────────────────────────┬────────────┐</w:t>
      </w:r>
    </w:p>
    <w:p w:rsidR="00FF1CA6" w:rsidRDefault="00FF1CA6" w:rsidP="00716B1D">
      <w:pPr>
        <w:pStyle w:val="ConsPlusNonformat"/>
        <w:widowControl/>
        <w:jc w:val="both"/>
      </w:pPr>
      <w:r>
        <w:t>│          Наименование показателя                           │Сумма за    │</w:t>
      </w:r>
    </w:p>
    <w:p w:rsidR="00FF1CA6" w:rsidRDefault="00FF1CA6" w:rsidP="00716B1D">
      <w:pPr>
        <w:pStyle w:val="ConsPlusNonformat"/>
        <w:widowControl/>
        <w:jc w:val="both"/>
      </w:pPr>
      <w:r>
        <w:t xml:space="preserve">│                                                            │отчетный     </w:t>
      </w:r>
    </w:p>
    <w:p w:rsidR="00FF1CA6" w:rsidRDefault="00FF1CA6" w:rsidP="00716B1D">
      <w:pPr>
        <w:pStyle w:val="ConsPlusNonformat"/>
        <w:widowControl/>
        <w:jc w:val="both"/>
      </w:pPr>
      <w:r>
        <w:t xml:space="preserve">                                                              период      │</w:t>
      </w:r>
    </w:p>
    <w:p w:rsidR="00FF1CA6" w:rsidRDefault="00FF1CA6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FF1CA6" w:rsidRDefault="00FF1CA6" w:rsidP="00716B1D">
      <w:pPr>
        <w:pStyle w:val="ConsPlusNonformat"/>
        <w:widowControl/>
        <w:jc w:val="both"/>
      </w:pPr>
      <w:r>
        <w:t>│I. Остаток средств субсидии на начало отчетного периода     │            │</w:t>
      </w:r>
    </w:p>
    <w:p w:rsidR="00FF1CA6" w:rsidRDefault="00FF1CA6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FF1CA6" w:rsidRDefault="00FF1CA6" w:rsidP="00716B1D">
      <w:pPr>
        <w:pStyle w:val="ConsPlusNonformat"/>
        <w:widowControl/>
        <w:jc w:val="both"/>
      </w:pPr>
      <w:r>
        <w:t>│II. Поступило средств из местного бюджета                   │            │</w:t>
      </w:r>
    </w:p>
    <w:p w:rsidR="00FF1CA6" w:rsidRDefault="00FF1CA6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FF1CA6" w:rsidRDefault="00FF1CA6" w:rsidP="00716B1D">
      <w:pPr>
        <w:pStyle w:val="ConsPlusNonformat"/>
        <w:widowControl/>
        <w:jc w:val="both"/>
      </w:pPr>
      <w:r>
        <w:t>│III. Использовано средств субсидии, всего                   │            │</w:t>
      </w:r>
    </w:p>
    <w:p w:rsidR="00FF1CA6" w:rsidRDefault="00FF1CA6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FF1CA6" w:rsidRDefault="00FF1CA6" w:rsidP="00716B1D">
      <w:pPr>
        <w:pStyle w:val="ConsPlusNonformat"/>
        <w:widowControl/>
        <w:jc w:val="both"/>
      </w:pPr>
      <w:r>
        <w:t>│  в том числе на:                                           │            │</w:t>
      </w:r>
    </w:p>
    <w:p w:rsidR="00FF1CA6" w:rsidRDefault="00FF1CA6" w:rsidP="00716B1D">
      <w:pPr>
        <w:pStyle w:val="ConsPlusNonformat"/>
        <w:widowControl/>
        <w:jc w:val="both"/>
      </w:pPr>
      <w:r>
        <w:t>│  1.                                                        │            │</w:t>
      </w:r>
    </w:p>
    <w:p w:rsidR="00FF1CA6" w:rsidRDefault="00FF1CA6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FF1CA6" w:rsidRDefault="00FF1CA6" w:rsidP="00716B1D">
      <w:pPr>
        <w:pStyle w:val="ConsPlusNonformat"/>
        <w:widowControl/>
        <w:jc w:val="both"/>
      </w:pPr>
      <w:r>
        <w:t>│  2.                                                        │            │</w:t>
      </w:r>
    </w:p>
    <w:p w:rsidR="00FF1CA6" w:rsidRDefault="00FF1CA6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FF1CA6" w:rsidRDefault="00FF1CA6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FF1CA6" w:rsidRDefault="00FF1CA6" w:rsidP="00716B1D">
      <w:pPr>
        <w:pStyle w:val="ConsPlusNonformat"/>
        <w:widowControl/>
        <w:jc w:val="both"/>
      </w:pPr>
      <w:r>
        <w:t>│  и т.д.                                                    │            │</w:t>
      </w:r>
    </w:p>
    <w:p w:rsidR="00FF1CA6" w:rsidRDefault="00FF1CA6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FF1CA6" w:rsidRDefault="00FF1CA6" w:rsidP="00716B1D">
      <w:pPr>
        <w:pStyle w:val="ConsPlusNonformat"/>
        <w:widowControl/>
        <w:jc w:val="both"/>
      </w:pPr>
      <w:r>
        <w:t>│IV.Остаток средств субсидии на конец отчетного периода      │            │</w:t>
      </w:r>
    </w:p>
    <w:p w:rsidR="00FF1CA6" w:rsidRDefault="00FF1CA6" w:rsidP="00716B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└────────────────────────────────────────────────────────────┴────────────┘</w:t>
      </w:r>
    </w:p>
    <w:p w:rsidR="00FF1CA6" w:rsidRDefault="00FF1CA6" w:rsidP="00716B1D">
      <w:pPr>
        <w:autoSpaceDE w:val="0"/>
        <w:autoSpaceDN w:val="0"/>
        <w:adjustRightInd w:val="0"/>
        <w:jc w:val="both"/>
      </w:pPr>
      <w:r>
        <w:t>Приложение: ________________ документов на ___________ листах.</w:t>
      </w:r>
    </w:p>
    <w:p w:rsidR="00FF1CA6" w:rsidRDefault="00FF1CA6" w:rsidP="00716B1D">
      <w:pPr>
        <w:pStyle w:val="ConsPlusNonformat"/>
        <w:widowControl/>
        <w:rPr>
          <w:rFonts w:cs="Times New Roman"/>
        </w:rPr>
      </w:pPr>
    </w:p>
    <w:p w:rsidR="00FF1CA6" w:rsidRDefault="00FF1CA6" w:rsidP="00716B1D">
      <w:pPr>
        <w:pStyle w:val="ConsPlusNonformat"/>
        <w:widowControl/>
        <w:rPr>
          <w:rFonts w:cs="Times New Roman"/>
        </w:rPr>
      </w:pPr>
    </w:p>
    <w:p w:rsidR="00FF1CA6" w:rsidRDefault="00FF1CA6" w:rsidP="00716B1D">
      <w:pPr>
        <w:pStyle w:val="ConsPlusNonformat"/>
        <w:widowControl/>
        <w:rPr>
          <w:rFonts w:cs="Times New Roman"/>
        </w:rPr>
      </w:pPr>
    </w:p>
    <w:p w:rsidR="00FF1CA6" w:rsidRDefault="00FF1CA6" w:rsidP="00716B1D">
      <w:pPr>
        <w:pStyle w:val="ConsPlusNonformat"/>
        <w:widowControl/>
      </w:pPr>
      <w:r>
        <w:t>Руководитель ___________ ___________ Главный бухгалтер ________ _____________</w:t>
      </w:r>
    </w:p>
    <w:p w:rsidR="00FF1CA6" w:rsidRDefault="00FF1CA6" w:rsidP="00716B1D">
      <w:pPr>
        <w:pStyle w:val="ConsPlusNonformat"/>
        <w:widowControl/>
      </w:pPr>
      <w:r>
        <w:t>(подпись)   (расшифровка             (подпись)  (расшифровка</w:t>
      </w:r>
    </w:p>
    <w:p w:rsidR="00FF1CA6" w:rsidRDefault="00FF1CA6" w:rsidP="00716B1D">
      <w:pPr>
        <w:pStyle w:val="ConsPlusNonformat"/>
        <w:widowControl/>
      </w:pPr>
      <w:r>
        <w:t>подписи)                            подписи)</w:t>
      </w:r>
    </w:p>
    <w:p w:rsidR="00FF1CA6" w:rsidRDefault="00FF1CA6" w:rsidP="00716B1D">
      <w:pPr>
        <w:pStyle w:val="ConsPlusNonformat"/>
        <w:widowControl/>
      </w:pPr>
    </w:p>
    <w:p w:rsidR="00FF1CA6" w:rsidRDefault="00FF1CA6" w:rsidP="00716B1D">
      <w:pPr>
        <w:pStyle w:val="ConsPlusNonformat"/>
        <w:widowControl/>
      </w:pPr>
    </w:p>
    <w:p w:rsidR="00FF1CA6" w:rsidRDefault="00FF1CA6" w:rsidP="009A7382">
      <w:pPr>
        <w:pStyle w:val="ConsPlusNonformat"/>
        <w:widowControl/>
      </w:pPr>
      <w:r>
        <w:t>"__" ___________ 20__ г.</w:t>
      </w:r>
    </w:p>
    <w:p w:rsidR="00FF1CA6" w:rsidRDefault="00FF1CA6"/>
    <w:p w:rsidR="00FF1CA6" w:rsidRDefault="00FF1CA6"/>
    <w:p w:rsidR="00FF1CA6" w:rsidRDefault="00FF1CA6"/>
    <w:p w:rsidR="00FF1CA6" w:rsidRDefault="00FF1CA6" w:rsidP="001657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FF1CA6" w:rsidRDefault="00FF1CA6" w:rsidP="001657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жлищно-коммунального хозяйства                                                  Д.К. Драчев</w:t>
      </w:r>
      <w:bookmarkStart w:id="0" w:name="_GoBack"/>
      <w:bookmarkEnd w:id="0"/>
    </w:p>
    <w:p w:rsidR="00FF1CA6" w:rsidRPr="004D5428" w:rsidRDefault="00FF1CA6" w:rsidP="001657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FF1CA6" w:rsidRPr="004D5428" w:rsidSect="000723B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CA6" w:rsidRDefault="00FF1CA6" w:rsidP="000723BB">
      <w:r>
        <w:separator/>
      </w:r>
    </w:p>
  </w:endnote>
  <w:endnote w:type="continuationSeparator" w:id="1">
    <w:p w:rsidR="00FF1CA6" w:rsidRDefault="00FF1CA6" w:rsidP="00072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CA6" w:rsidRDefault="00FF1CA6" w:rsidP="000723BB">
      <w:r>
        <w:separator/>
      </w:r>
    </w:p>
  </w:footnote>
  <w:footnote w:type="continuationSeparator" w:id="1">
    <w:p w:rsidR="00FF1CA6" w:rsidRDefault="00FF1CA6" w:rsidP="000723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CA6" w:rsidRDefault="00FF1CA6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FF1CA6" w:rsidRDefault="00FF1CA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1A89"/>
    <w:rsid w:val="0004634A"/>
    <w:rsid w:val="00071A89"/>
    <w:rsid w:val="000723BB"/>
    <w:rsid w:val="000864E2"/>
    <w:rsid w:val="000D0F6E"/>
    <w:rsid w:val="00103F55"/>
    <w:rsid w:val="00150E69"/>
    <w:rsid w:val="00161ADE"/>
    <w:rsid w:val="001657D8"/>
    <w:rsid w:val="001F4053"/>
    <w:rsid w:val="00211F9F"/>
    <w:rsid w:val="00233CE2"/>
    <w:rsid w:val="002575B6"/>
    <w:rsid w:val="002627EF"/>
    <w:rsid w:val="00300475"/>
    <w:rsid w:val="00366B64"/>
    <w:rsid w:val="00386BCA"/>
    <w:rsid w:val="00393BDF"/>
    <w:rsid w:val="003A44C5"/>
    <w:rsid w:val="00467A42"/>
    <w:rsid w:val="004704EC"/>
    <w:rsid w:val="004D5428"/>
    <w:rsid w:val="00502952"/>
    <w:rsid w:val="0058377C"/>
    <w:rsid w:val="00622D1F"/>
    <w:rsid w:val="00716B1D"/>
    <w:rsid w:val="0073796E"/>
    <w:rsid w:val="007950C5"/>
    <w:rsid w:val="007B001E"/>
    <w:rsid w:val="007D4E5C"/>
    <w:rsid w:val="008242C3"/>
    <w:rsid w:val="009A7382"/>
    <w:rsid w:val="00A115CA"/>
    <w:rsid w:val="00A16531"/>
    <w:rsid w:val="00B26051"/>
    <w:rsid w:val="00BA536F"/>
    <w:rsid w:val="00C11BB2"/>
    <w:rsid w:val="00C131F0"/>
    <w:rsid w:val="00C70239"/>
    <w:rsid w:val="00C847E6"/>
    <w:rsid w:val="00CA3764"/>
    <w:rsid w:val="00D5790F"/>
    <w:rsid w:val="00DC6C78"/>
    <w:rsid w:val="00E12EB3"/>
    <w:rsid w:val="00E23D6F"/>
    <w:rsid w:val="00E81AB8"/>
    <w:rsid w:val="00F0556C"/>
    <w:rsid w:val="00F42873"/>
    <w:rsid w:val="00F83E70"/>
    <w:rsid w:val="00FE0E59"/>
    <w:rsid w:val="00FF1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B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16B1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0723B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723BB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723B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723B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82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2</Pages>
  <Words>471</Words>
  <Characters>2691</Characters>
  <Application>Microsoft Office Outlook</Application>
  <DocSecurity>0</DocSecurity>
  <Lines>0</Lines>
  <Paragraphs>0</Paragraphs>
  <ScaleCrop>false</ScaleCrop>
  <Company>WareZ Provider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www.PHILka.RU</cp:lastModifiedBy>
  <cp:revision>32</cp:revision>
  <cp:lastPrinted>2015-10-08T11:44:00Z</cp:lastPrinted>
  <dcterms:created xsi:type="dcterms:W3CDTF">2014-03-20T14:39:00Z</dcterms:created>
  <dcterms:modified xsi:type="dcterms:W3CDTF">2017-09-01T10:48:00Z</dcterms:modified>
</cp:coreProperties>
</file>